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74057B">
        <w:rPr>
          <w:b/>
          <w:noProof/>
          <w:sz w:val="24"/>
        </w:rPr>
        <w:t>90</w:t>
      </w:r>
      <w:bookmarkStart w:id="0" w:name="_GoBack"/>
      <w:bookmarkEnd w:id="0"/>
      <w:r>
        <w:rPr>
          <w:b/>
          <w:i/>
          <w:noProof/>
          <w:sz w:val="28"/>
        </w:rPr>
        <w:tab/>
      </w:r>
      <w:r w:rsidR="0074057B" w:rsidRPr="0074057B">
        <w:rPr>
          <w:b/>
          <w:i/>
          <w:noProof/>
          <w:sz w:val="28"/>
        </w:rPr>
        <w:t>R4-1900378</w:t>
      </w:r>
    </w:p>
    <w:p w:rsidR="0074057B" w:rsidRPr="00322295" w:rsidRDefault="0074057B" w:rsidP="0074057B">
      <w:pPr>
        <w:tabs>
          <w:tab w:val="left" w:pos="1985"/>
        </w:tabs>
        <w:jc w:val="both"/>
        <w:rPr>
          <w:rFonts w:ascii="Arial" w:hAnsi="Arial" w:cs="Arial"/>
          <w:b/>
          <w:noProof/>
          <w:sz w:val="24"/>
          <w:szCs w:val="24"/>
        </w:rPr>
      </w:pPr>
      <w:r w:rsidRPr="00322295">
        <w:rPr>
          <w:rFonts w:ascii="Arial" w:hAnsi="Arial" w:cs="Arial"/>
          <w:b/>
          <w:noProof/>
          <w:sz w:val="24"/>
          <w:szCs w:val="24"/>
        </w:rPr>
        <w:t>Athens, Greece, Feburary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8F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57B">
            <w:pPr>
              <w:pStyle w:val="CRCoverPage"/>
              <w:spacing w:after="0"/>
              <w:jc w:val="center"/>
              <w:rPr>
                <w:noProof/>
                <w:sz w:val="28"/>
              </w:rPr>
            </w:pPr>
            <w:r>
              <w:rPr>
                <w:b/>
                <w:noProof/>
                <w:sz w:val="28"/>
              </w:rPr>
              <w:t>15.4</w:t>
            </w:r>
            <w:r w:rsidR="000D48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74057B">
            <w:pPr>
              <w:pStyle w:val="CRCoverPage"/>
              <w:spacing w:after="0"/>
              <w:ind w:left="100"/>
              <w:rPr>
                <w:noProof/>
                <w:lang w:val="en-US"/>
              </w:rPr>
            </w:pPr>
            <w:r w:rsidRPr="0074057B">
              <w:t>CR on BWP switching delay requirement in TS38.133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F9">
            <w:pPr>
              <w:pStyle w:val="CRCoverPage"/>
              <w:spacing w:after="0"/>
              <w:ind w:left="100"/>
              <w:rPr>
                <w:noProof/>
              </w:rPr>
            </w:pPr>
            <w:r w:rsidRPr="000D48F9">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51E3">
            <w:pPr>
              <w:pStyle w:val="CRCoverPage"/>
              <w:spacing w:after="0"/>
              <w:ind w:left="100"/>
              <w:rPr>
                <w:noProof/>
              </w:rPr>
            </w:pPr>
            <w:r>
              <w:rPr>
                <w:noProof/>
              </w:rPr>
              <w:t>2019-02</w:t>
            </w:r>
            <w:r w:rsidR="000D48F9">
              <w:rPr>
                <w:noProof/>
              </w:rPr>
              <w:t>-1</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51E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5CD4" w:rsidRDefault="000D48F9" w:rsidP="003C5CD4">
            <w:pPr>
              <w:pStyle w:val="CRCoverPage"/>
              <w:spacing w:after="0"/>
              <w:rPr>
                <w:noProof/>
              </w:rPr>
            </w:pPr>
            <w:r>
              <w:rPr>
                <w:noProof/>
              </w:rPr>
              <w:t xml:space="preserve">The </w:t>
            </w:r>
            <w:r w:rsidR="003C5CD4">
              <w:rPr>
                <w:noProof/>
              </w:rPr>
              <w:t>RRC based</w:t>
            </w:r>
            <w:r>
              <w:rPr>
                <w:noProof/>
              </w:rPr>
              <w:t xml:space="preserve"> BWP </w:t>
            </w:r>
            <w:r w:rsidRPr="00615245">
              <w:rPr>
                <w:noProof/>
              </w:rPr>
              <w:t>switching</w:t>
            </w:r>
            <w:r>
              <w:rPr>
                <w:noProof/>
              </w:rPr>
              <w:t xml:space="preserve"> delay requirement</w:t>
            </w:r>
            <w:r w:rsidR="003C5CD4">
              <w:rPr>
                <w:noProof/>
              </w:rPr>
              <w:t xml:space="preserve"> is not specified in TS 38.133</w:t>
            </w:r>
            <w:r>
              <w:rPr>
                <w:noProof/>
              </w:rPr>
              <w:t>.</w:t>
            </w:r>
            <w:r w:rsidR="003C5CD4">
              <w:rPr>
                <w:noProof/>
              </w:rPr>
              <w:t xml:space="preserve"> The TA impact on the UL BWP switching delay in  TS 38.133 needs to be clarified to make sure </w:t>
            </w:r>
            <w:r w:rsidR="0010312C">
              <w:rPr>
                <w:noProof/>
              </w:rPr>
              <w:t xml:space="preserve">that </w:t>
            </w:r>
            <w:r w:rsidR="003C5CD4">
              <w:rPr>
                <w:noProof/>
              </w:rPr>
              <w:t>the</w:t>
            </w:r>
            <w:r w:rsidR="0010312C">
              <w:rPr>
                <w:noProof/>
              </w:rPr>
              <w:t xml:space="preserve"> description aligns</w:t>
            </w:r>
            <w:r w:rsidR="003C5CD4">
              <w:rPr>
                <w:noProof/>
              </w:rPr>
              <w:t xml:space="preserve"> with TS38.214.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48F9" w:rsidP="0010312C">
            <w:pPr>
              <w:pStyle w:val="CRCoverPage"/>
              <w:spacing w:after="0"/>
              <w:rPr>
                <w:noProof/>
              </w:rPr>
            </w:pPr>
            <w:r w:rsidRPr="000D48F9">
              <w:rPr>
                <w:noProof/>
              </w:rPr>
              <w:t>Modification</w:t>
            </w:r>
            <w:r w:rsidR="0010312C">
              <w:rPr>
                <w:noProof/>
              </w:rPr>
              <w:t>s are</w:t>
            </w:r>
            <w:r w:rsidRPr="000D48F9">
              <w:rPr>
                <w:noProof/>
              </w:rPr>
              <w:t xml:space="preserve"> made in section 8.6</w:t>
            </w:r>
            <w:r w:rsidR="0010312C">
              <w:rPr>
                <w:noProof/>
              </w:rPr>
              <w:t>.2 to specify the TA impact in UL BWP switching and in section 8.6.3</w:t>
            </w:r>
            <w:r w:rsidRPr="000D48F9">
              <w:rPr>
                <w:noProof/>
              </w:rPr>
              <w:t xml:space="preserve"> to </w:t>
            </w:r>
            <w:r w:rsidR="0010312C">
              <w:rPr>
                <w:noProof/>
              </w:rPr>
              <w:t>specify</w:t>
            </w:r>
            <w:r w:rsidRPr="000D48F9">
              <w:rPr>
                <w:noProof/>
              </w:rPr>
              <w:t xml:space="preserve"> the</w:t>
            </w:r>
            <w:r w:rsidR="0010312C">
              <w:rPr>
                <w:noProof/>
              </w:rPr>
              <w:t xml:space="preserve"> delay</w:t>
            </w:r>
            <w:r w:rsidRPr="000D48F9">
              <w:rPr>
                <w:noProof/>
              </w:rPr>
              <w:t xml:space="preserve"> requirement for </w:t>
            </w:r>
            <w:r w:rsidR="0010312C">
              <w:rPr>
                <w:noProof/>
              </w:rPr>
              <w:t>RRC based</w:t>
            </w:r>
            <w:r w:rsidRPr="000D48F9">
              <w:rPr>
                <w:noProof/>
              </w:rPr>
              <w:t xml:space="preserve"> BWP switching </w:t>
            </w:r>
            <w:r w:rsidR="0010312C">
              <w:rPr>
                <w:noProof/>
              </w:rPr>
              <w:t>and MAC based BWP switching</w:t>
            </w:r>
            <w:r w:rsidRPr="000D48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2C" w:rsidP="000D48F9">
            <w:pPr>
              <w:pStyle w:val="CRCoverPage"/>
              <w:spacing w:after="0"/>
              <w:rPr>
                <w:noProof/>
              </w:rPr>
            </w:pPr>
            <w:r>
              <w:rPr>
                <w:noProof/>
              </w:rPr>
              <w:t>The open issues decript in Editor’s note in section 8.6</w:t>
            </w:r>
            <w:r w:rsidR="000D48F9" w:rsidRPr="00615245">
              <w:rPr>
                <w:noProof/>
              </w:rPr>
              <w:t>.</w:t>
            </w:r>
            <w:r>
              <w:rPr>
                <w:noProof/>
              </w:rPr>
              <w:t>2 and section 8.6</w:t>
            </w:r>
            <w:r w:rsidRPr="00615245">
              <w:rPr>
                <w:noProof/>
              </w:rPr>
              <w:t>.</w:t>
            </w:r>
            <w:r>
              <w:rPr>
                <w:noProof/>
              </w:rPr>
              <w:t>3</w:t>
            </w:r>
            <w:r w:rsidR="00104465">
              <w:rPr>
                <w:noProof/>
              </w:rPr>
              <w:t xml:space="preserve"> are</w:t>
            </w:r>
            <w:r>
              <w:rPr>
                <w:noProof/>
              </w:rPr>
              <w:t xml:space="preserve"> unsloved.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48F9" w:rsidP="000D48F9">
            <w:pPr>
              <w:pStyle w:val="CRCoverPage"/>
              <w:spacing w:after="0"/>
              <w:rPr>
                <w:noProof/>
              </w:rPr>
            </w:pPr>
            <w:r>
              <w:rPr>
                <w:lang w:eastAsia="zh-CN"/>
              </w:rPr>
              <w:t>Section 8.6</w:t>
            </w:r>
            <w:r w:rsidR="0010312C">
              <w:rPr>
                <w:lang w:eastAsia="zh-CN"/>
              </w:rPr>
              <w:t>.2, 8.6.3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Heading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Pr>
          <w:rFonts w:hint="eastAsia"/>
          <w:color w:val="FF0000"/>
          <w:szCs w:val="32"/>
          <w:lang w:eastAsia="zh-CN"/>
        </w:rPr>
        <w:t xml:space="preserve"> </w:t>
      </w:r>
      <w:r w:rsidRPr="00DF7D80">
        <w:rPr>
          <w:rFonts w:eastAsia="??"/>
          <w:color w:val="FF0000"/>
          <w:szCs w:val="32"/>
        </w:rPr>
        <w:t>&gt;&gt;</w:t>
      </w:r>
    </w:p>
    <w:p w:rsidR="000B51E3" w:rsidRPr="003445FB" w:rsidRDefault="000B51E3" w:rsidP="000B51E3">
      <w:pPr>
        <w:pStyle w:val="Heading2"/>
        <w:rPr>
          <w:lang w:eastAsia="zh-CN"/>
        </w:rPr>
      </w:pPr>
      <w:bookmarkStart w:id="3" w:name="_Toc535475991"/>
      <w:bookmarkStart w:id="4" w:name="_Toc526331692"/>
      <w:r w:rsidRPr="003445FB">
        <w:t>8.6</w:t>
      </w:r>
      <w:r w:rsidRPr="003445FB">
        <w:tab/>
        <w:t>Active BWP switch delay</w:t>
      </w:r>
      <w:bookmarkEnd w:id="3"/>
    </w:p>
    <w:p w:rsidR="000B51E3" w:rsidRPr="003445FB" w:rsidRDefault="000B51E3" w:rsidP="000B51E3">
      <w:pPr>
        <w:pStyle w:val="Heading3"/>
        <w:rPr>
          <w:lang w:val="en-US" w:eastAsia="zh-CN"/>
        </w:rPr>
      </w:pPr>
      <w:bookmarkStart w:id="5" w:name="_Toc535475992"/>
      <w:r w:rsidRPr="003445FB">
        <w:rPr>
          <w:lang w:val="en-US" w:eastAsia="zh-CN"/>
        </w:rPr>
        <w:t>8.6.1</w:t>
      </w:r>
      <w:r w:rsidRPr="003445FB">
        <w:rPr>
          <w:lang w:val="en-US" w:eastAsia="zh-CN"/>
        </w:rPr>
        <w:tab/>
        <w:t>Introduction</w:t>
      </w:r>
      <w:bookmarkEnd w:id="5"/>
    </w:p>
    <w:p w:rsidR="000B51E3" w:rsidRPr="003445FB" w:rsidRDefault="000B51E3" w:rsidP="000B51E3">
      <w:pPr>
        <w:rPr>
          <w:lang w:eastAsia="zh-CN"/>
        </w:rPr>
      </w:pPr>
      <w:r w:rsidRPr="003445FB">
        <w:rPr>
          <w:lang w:eastAsia="zh-CN"/>
        </w:rPr>
        <w:t>The requirements in this section apply for a UE configured with more than one BWP</w:t>
      </w:r>
      <w:r w:rsidRPr="003445FB">
        <w:rPr>
          <w:lang w:val="en-US"/>
        </w:rPr>
        <w:t xml:space="preserve"> on </w:t>
      </w:r>
      <w:proofErr w:type="spellStart"/>
      <w:r w:rsidRPr="003445FB">
        <w:rPr>
          <w:lang w:val="en-US"/>
        </w:rPr>
        <w:t>PCell</w:t>
      </w:r>
      <w:proofErr w:type="spellEnd"/>
      <w:r w:rsidRPr="003445FB">
        <w:rPr>
          <w:lang w:val="en-US"/>
        </w:rPr>
        <w:t xml:space="preserve"> or any activated </w:t>
      </w:r>
      <w:proofErr w:type="spellStart"/>
      <w:r w:rsidRPr="003445FB">
        <w:rPr>
          <w:lang w:val="en-US"/>
        </w:rPr>
        <w:t>SCell</w:t>
      </w:r>
      <w:proofErr w:type="spellEnd"/>
      <w:r w:rsidRPr="003445FB">
        <w:rPr>
          <w:lang w:val="en-US"/>
        </w:rPr>
        <w:t xml:space="preserve"> in standalone NR, or </w:t>
      </w:r>
      <w:proofErr w:type="spellStart"/>
      <w:r w:rsidRPr="003445FB">
        <w:rPr>
          <w:lang w:val="en-US"/>
        </w:rPr>
        <w:t>PSCell</w:t>
      </w:r>
      <w:proofErr w:type="spellEnd"/>
      <w:r w:rsidRPr="003445FB">
        <w:rPr>
          <w:lang w:val="en-US"/>
        </w:rPr>
        <w:t xml:space="preserve"> or any activated </w:t>
      </w:r>
      <w:proofErr w:type="spellStart"/>
      <w:r w:rsidRPr="003445FB">
        <w:rPr>
          <w:lang w:val="en-US"/>
        </w:rPr>
        <w:t>SCell</w:t>
      </w:r>
      <w:proofErr w:type="spellEnd"/>
      <w:r w:rsidRPr="003445FB">
        <w:rPr>
          <w:lang w:val="en-US"/>
        </w:rPr>
        <w:t xml:space="preserve"> in SCG in EN-DC</w:t>
      </w:r>
      <w:r w:rsidRPr="003445FB">
        <w:rPr>
          <w:lang w:eastAsia="zh-CN"/>
        </w:rPr>
        <w:t>. UE shall complete the switch of active DL and/or UL BWP within the delay defined in this section.</w:t>
      </w:r>
    </w:p>
    <w:p w:rsidR="000B51E3" w:rsidRPr="003445FB" w:rsidRDefault="000B51E3" w:rsidP="000B51E3">
      <w:pPr>
        <w:pStyle w:val="Heading3"/>
        <w:rPr>
          <w:lang w:val="en-US" w:eastAsia="zh-CN"/>
        </w:rPr>
      </w:pPr>
      <w:bookmarkStart w:id="6" w:name="_Toc535475993"/>
      <w:r w:rsidRPr="003445FB">
        <w:rPr>
          <w:lang w:val="en-US" w:eastAsia="zh-CN"/>
        </w:rPr>
        <w:t>8.6.2</w:t>
      </w:r>
      <w:r w:rsidRPr="003445FB">
        <w:rPr>
          <w:lang w:val="en-US" w:eastAsia="zh-CN"/>
        </w:rPr>
        <w:tab/>
        <w:t>DCI and timer based BWP switch delay</w:t>
      </w:r>
      <w:bookmarkEnd w:id="6"/>
    </w:p>
    <w:p w:rsidR="000B51E3" w:rsidRPr="003445FB" w:rsidRDefault="000B51E3" w:rsidP="000B51E3">
      <w:pPr>
        <w:rPr>
          <w:lang w:val="en-US" w:eastAsia="zh-CN"/>
        </w:rPr>
      </w:pPr>
      <w:r w:rsidRPr="003445FB">
        <w:rPr>
          <w:lang w:val="en-US" w:eastAsia="zh-CN"/>
        </w:rPr>
        <w:t xml:space="preserve">For DCI-based BWP switch, </w:t>
      </w:r>
      <w:r w:rsidRPr="003445FB">
        <w:t xml:space="preserve">after the UE receives BWP switching request at 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switch occurs</w:t>
      </w:r>
      <w:r w:rsidRPr="003445FB">
        <w:t xml:space="preserve"> no later than at slot n+</w:t>
      </w:r>
      <w:r w:rsidRPr="003445FB">
        <w:rPr>
          <w:lang w:eastAsia="zh-CN"/>
        </w:rPr>
        <w:t xml:space="preserve"> </w:t>
      </w:r>
      <w:proofErr w:type="spellStart"/>
      <w:r w:rsidRPr="003445FB">
        <w:rPr>
          <w:lang w:eastAsia="zh-CN"/>
        </w:rPr>
        <w:t>T</w:t>
      </w:r>
      <w:r w:rsidRPr="003445FB">
        <w:rPr>
          <w:vertAlign w:val="subscript"/>
          <w:lang w:eastAsia="zh-CN"/>
        </w:rPr>
        <w:t>BWPswitchDelay</w:t>
      </w:r>
      <w:proofErr w:type="spellEnd"/>
      <w:r w:rsidRPr="003445FB">
        <w:t>.</w:t>
      </w:r>
    </w:p>
    <w:p w:rsidR="000B51E3" w:rsidRPr="003445FB" w:rsidRDefault="000B51E3" w:rsidP="000B51E3">
      <w:pPr>
        <w:rPr>
          <w:lang w:val="en-US" w:eastAsia="zh-CN"/>
        </w:rPr>
      </w:pPr>
      <w:r w:rsidRPr="003445FB">
        <w:rPr>
          <w:lang w:val="en-US" w:eastAsia="zh-CN"/>
        </w:rPr>
        <w:t xml:space="preserve">For timer-based BWP switch, the UE shall start BWP switch at slot n, where n is the beginning of a </w:t>
      </w:r>
      <w:proofErr w:type="spellStart"/>
      <w:r w:rsidRPr="003445FB">
        <w:rPr>
          <w:lang w:val="en-US" w:eastAsia="zh-CN"/>
        </w:rPr>
        <w:t>subframe</w:t>
      </w:r>
      <w:proofErr w:type="spellEnd"/>
      <w:r w:rsidRPr="003445FB">
        <w:rPr>
          <w:lang w:val="en-US" w:eastAsia="zh-CN"/>
        </w:rPr>
        <w:t xml:space="preserve"> (FR1) or half-</w:t>
      </w:r>
      <w:proofErr w:type="spellStart"/>
      <w:r w:rsidRPr="003445FB">
        <w:rPr>
          <w:lang w:val="en-US" w:eastAsia="zh-CN"/>
        </w:rPr>
        <w:t>subframe</w:t>
      </w:r>
      <w:proofErr w:type="spellEnd"/>
      <w:r w:rsidRPr="003445FB">
        <w:rPr>
          <w:lang w:val="en-US" w:eastAsia="zh-CN"/>
        </w:rPr>
        <w:t xml:space="preserve"> (FR2) immediately after a BWP-inactivity timer </w:t>
      </w:r>
      <w:proofErr w:type="spellStart"/>
      <w:r w:rsidRPr="003445FB">
        <w:rPr>
          <w:i/>
        </w:rPr>
        <w:t>bwp-InactivityTimer</w:t>
      </w:r>
      <w:proofErr w:type="spellEnd"/>
      <w:r w:rsidRPr="003445FB">
        <w:rPr>
          <w:lang w:val="en-US"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3445FB">
        <w:rPr>
          <w:lang w:eastAsia="zh-CN"/>
        </w:rPr>
        <w:t xml:space="preserve"> </w:t>
      </w:r>
      <w:proofErr w:type="spellStart"/>
      <w:r w:rsidRPr="003445FB">
        <w:rPr>
          <w:lang w:eastAsia="zh-CN"/>
        </w:rPr>
        <w:t>T</w:t>
      </w:r>
      <w:r w:rsidRPr="003445FB">
        <w:rPr>
          <w:vertAlign w:val="subscript"/>
          <w:lang w:eastAsia="zh-CN"/>
        </w:rPr>
        <w:t>BWPswitchDelay</w:t>
      </w:r>
      <w:proofErr w:type="spellEnd"/>
      <w:r w:rsidRPr="003445FB">
        <w:rPr>
          <w:lang w:val="en-US" w:eastAsia="zh-CN"/>
        </w:rPr>
        <w:t>.</w:t>
      </w:r>
    </w:p>
    <w:p w:rsidR="000B51E3" w:rsidRPr="003445FB" w:rsidRDefault="000B51E3" w:rsidP="000B51E3">
      <w:pPr>
        <w:rPr>
          <w:lang w:val="en-US" w:eastAsia="zh-CN"/>
        </w:rPr>
      </w:pPr>
      <w:r w:rsidRPr="003445FB">
        <w:rPr>
          <w:lang w:val="en-US" w:eastAsia="zh-CN"/>
        </w:rPr>
        <w:t xml:space="preserve">The UE is not required to transmit UL signals or receive DL signals during time duration </w:t>
      </w:r>
      <w:proofErr w:type="spellStart"/>
      <w:r w:rsidRPr="003445FB">
        <w:rPr>
          <w:lang w:eastAsia="zh-CN"/>
        </w:rPr>
        <w:t>T</w:t>
      </w:r>
      <w:r w:rsidRPr="003445FB">
        <w:rPr>
          <w:vertAlign w:val="subscript"/>
          <w:lang w:eastAsia="zh-CN"/>
        </w:rPr>
        <w:t>BWPswitchDelay</w:t>
      </w:r>
      <w:proofErr w:type="spellEnd"/>
      <w:r w:rsidRPr="003445FB">
        <w:rPr>
          <w:lang w:val="en-US" w:eastAsia="zh-CN"/>
        </w:rPr>
        <w:t xml:space="preserve"> on the cell where DCI-based BWP switch or timer-based BWP switch occurs.</w:t>
      </w:r>
    </w:p>
    <w:p w:rsidR="000B51E3" w:rsidRPr="003445FB" w:rsidRDefault="000B51E3" w:rsidP="000B51E3">
      <w:pPr>
        <w:rPr>
          <w:lang w:val="en-US" w:eastAsia="zh-CN"/>
        </w:rPr>
      </w:pPr>
      <w:r w:rsidRPr="003445FB">
        <w:rPr>
          <w:lang w:val="en-US" w:eastAsia="zh-CN"/>
        </w:rPr>
        <w:t>Depending on UE capability</w:t>
      </w:r>
      <w:r w:rsidRPr="003445FB">
        <w:t xml:space="preserve"> </w:t>
      </w:r>
      <w:proofErr w:type="spellStart"/>
      <w:r w:rsidRPr="003445FB">
        <w:rPr>
          <w:i/>
        </w:rPr>
        <w:t>bwp-SwitchingDelay</w:t>
      </w:r>
      <w:proofErr w:type="spellEnd"/>
      <w:r w:rsidRPr="003445FB">
        <w:rPr>
          <w:lang w:val="en-US" w:eastAsia="zh-CN"/>
        </w:rPr>
        <w:t xml:space="preserve"> [2], UE shall finish BWP switch within the time duration </w:t>
      </w:r>
      <w:proofErr w:type="spellStart"/>
      <w:r w:rsidRPr="003445FB">
        <w:rPr>
          <w:lang w:eastAsia="zh-CN"/>
        </w:rPr>
        <w:t>T</w:t>
      </w:r>
      <w:r w:rsidRPr="003445FB">
        <w:rPr>
          <w:vertAlign w:val="subscript"/>
          <w:lang w:eastAsia="zh-CN"/>
        </w:rPr>
        <w:t>BWPswitchDelay</w:t>
      </w:r>
      <w:proofErr w:type="spellEnd"/>
      <w:r w:rsidRPr="003445FB">
        <w:rPr>
          <w:lang w:val="en-US" w:eastAsia="zh-CN"/>
        </w:rPr>
        <w:t xml:space="preserve"> defined in Table 8.6.2-1.</w:t>
      </w:r>
    </w:p>
    <w:p w:rsidR="000B51E3" w:rsidRPr="003445FB" w:rsidRDefault="000B51E3" w:rsidP="000B51E3">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B51E3" w:rsidRPr="003445FB" w:rsidTr="00AD7A2A">
        <w:trPr>
          <w:trHeight w:val="305"/>
          <w:jc w:val="center"/>
        </w:trPr>
        <w:tc>
          <w:tcPr>
            <w:tcW w:w="649" w:type="dxa"/>
            <w:vMerge w:val="restart"/>
            <w:shd w:val="clear" w:color="auto" w:fill="auto"/>
            <w:vAlign w:val="center"/>
          </w:tcPr>
          <w:p w:rsidR="000B51E3" w:rsidRPr="003445FB" w:rsidRDefault="000B51E3" w:rsidP="00AD7A2A">
            <w:pPr>
              <w:pStyle w:val="TAH"/>
            </w:pPr>
            <w:r w:rsidRPr="003445FB">
              <w:rPr>
                <w:noProof/>
                <w:lang w:val="en-US" w:eastAsia="zh-CN"/>
              </w:rPr>
              <w:drawing>
                <wp:inline distT="0" distB="0" distL="0" distR="0" wp14:anchorId="72900878" wp14:editId="1AA1DCC1">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0B51E3" w:rsidRPr="003445FB" w:rsidRDefault="000B51E3" w:rsidP="00AD7A2A">
            <w:pPr>
              <w:pStyle w:val="TAH"/>
            </w:pPr>
            <w:r w:rsidRPr="003445FB">
              <w:t>NR Slot length (</w:t>
            </w:r>
            <w:proofErr w:type="spellStart"/>
            <w:r w:rsidRPr="003445FB">
              <w:t>ms</w:t>
            </w:r>
            <w:proofErr w:type="spellEnd"/>
            <w:r w:rsidRPr="003445FB">
              <w:t>)</w:t>
            </w:r>
          </w:p>
        </w:tc>
        <w:tc>
          <w:tcPr>
            <w:tcW w:w="3938" w:type="dxa"/>
            <w:gridSpan w:val="2"/>
          </w:tcPr>
          <w:p w:rsidR="000B51E3" w:rsidRPr="003445FB" w:rsidRDefault="000B51E3" w:rsidP="00AD7A2A">
            <w:pPr>
              <w:pStyle w:val="TAH"/>
              <w:rPr>
                <w:lang w:eastAsia="zh-CN"/>
              </w:rPr>
            </w:pPr>
            <w:r w:rsidRPr="003445FB">
              <w:rPr>
                <w:lang w:eastAsia="zh-CN"/>
              </w:rPr>
              <w:t xml:space="preserve">BWP switch delay </w:t>
            </w:r>
            <w:proofErr w:type="spellStart"/>
            <w:r w:rsidRPr="003445FB">
              <w:rPr>
                <w:lang w:eastAsia="zh-CN"/>
              </w:rPr>
              <w:t>T</w:t>
            </w:r>
            <w:r w:rsidRPr="003445FB">
              <w:rPr>
                <w:vertAlign w:val="subscript"/>
                <w:lang w:eastAsia="zh-CN"/>
              </w:rPr>
              <w:t>BWPswitchDelay</w:t>
            </w:r>
            <w:proofErr w:type="spellEnd"/>
            <w:r w:rsidRPr="003445FB">
              <w:rPr>
                <w:lang w:eastAsia="zh-CN"/>
              </w:rPr>
              <w:t xml:space="preserve"> (slots)</w:t>
            </w:r>
          </w:p>
        </w:tc>
      </w:tr>
      <w:tr w:rsidR="000B51E3" w:rsidRPr="003445FB" w:rsidTr="00AD7A2A">
        <w:trPr>
          <w:trHeight w:val="306"/>
          <w:jc w:val="center"/>
        </w:trPr>
        <w:tc>
          <w:tcPr>
            <w:tcW w:w="649" w:type="dxa"/>
            <w:vMerge/>
            <w:shd w:val="clear" w:color="auto" w:fill="auto"/>
            <w:vAlign w:val="center"/>
          </w:tcPr>
          <w:p w:rsidR="000B51E3" w:rsidRPr="003445FB" w:rsidRDefault="000B51E3" w:rsidP="00AD7A2A">
            <w:pPr>
              <w:pStyle w:val="TAH"/>
            </w:pPr>
          </w:p>
        </w:tc>
        <w:tc>
          <w:tcPr>
            <w:tcW w:w="992" w:type="dxa"/>
            <w:vMerge/>
          </w:tcPr>
          <w:p w:rsidR="000B51E3" w:rsidRPr="003445FB" w:rsidRDefault="000B51E3" w:rsidP="00AD7A2A">
            <w:pPr>
              <w:pStyle w:val="TAH"/>
            </w:pPr>
          </w:p>
        </w:tc>
        <w:tc>
          <w:tcPr>
            <w:tcW w:w="1969" w:type="dxa"/>
          </w:tcPr>
          <w:p w:rsidR="000B51E3" w:rsidRPr="003445FB" w:rsidRDefault="000B51E3" w:rsidP="00AD7A2A">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0B51E3" w:rsidRPr="003445FB" w:rsidRDefault="000B51E3" w:rsidP="00AD7A2A">
            <w:pPr>
              <w:pStyle w:val="TAH"/>
              <w:rPr>
                <w:vertAlign w:val="superscript"/>
                <w:lang w:eastAsia="zh-CN"/>
              </w:rPr>
            </w:pPr>
            <w:r w:rsidRPr="003445FB">
              <w:rPr>
                <w:lang w:eastAsia="zh-CN"/>
              </w:rPr>
              <w:t>Type 2</w:t>
            </w:r>
            <w:r w:rsidRPr="003445FB">
              <w:rPr>
                <w:vertAlign w:val="superscript"/>
                <w:lang w:eastAsia="zh-CN"/>
              </w:rPr>
              <w:t>Note 1</w:t>
            </w:r>
          </w:p>
        </w:tc>
      </w:tr>
      <w:tr w:rsidR="000B51E3" w:rsidRPr="003445FB" w:rsidDel="00FC0501" w:rsidTr="00AD7A2A">
        <w:trPr>
          <w:jc w:val="center"/>
        </w:trPr>
        <w:tc>
          <w:tcPr>
            <w:tcW w:w="649" w:type="dxa"/>
            <w:shd w:val="clear" w:color="auto" w:fill="auto"/>
          </w:tcPr>
          <w:p w:rsidR="000B51E3" w:rsidRPr="003445FB" w:rsidRDefault="000B51E3" w:rsidP="00AD7A2A">
            <w:pPr>
              <w:pStyle w:val="TAC"/>
            </w:pPr>
            <w:r w:rsidRPr="003445FB">
              <w:t>0</w:t>
            </w:r>
          </w:p>
        </w:tc>
        <w:tc>
          <w:tcPr>
            <w:tcW w:w="992" w:type="dxa"/>
          </w:tcPr>
          <w:p w:rsidR="000B51E3" w:rsidRPr="003445FB" w:rsidRDefault="000B51E3" w:rsidP="00AD7A2A">
            <w:pPr>
              <w:pStyle w:val="TAC"/>
            </w:pPr>
            <w:r w:rsidRPr="003445FB">
              <w:t>1</w:t>
            </w:r>
          </w:p>
        </w:tc>
        <w:tc>
          <w:tcPr>
            <w:tcW w:w="1969" w:type="dxa"/>
            <w:shd w:val="clear" w:color="auto" w:fill="auto"/>
          </w:tcPr>
          <w:p w:rsidR="000B51E3" w:rsidRPr="003445FB" w:rsidRDefault="000B51E3" w:rsidP="00AD7A2A">
            <w:pPr>
              <w:pStyle w:val="TAC"/>
            </w:pPr>
            <w:r w:rsidRPr="003445FB">
              <w:t>[1]</w:t>
            </w:r>
          </w:p>
        </w:tc>
        <w:tc>
          <w:tcPr>
            <w:tcW w:w="1969" w:type="dxa"/>
          </w:tcPr>
          <w:p w:rsidR="000B51E3" w:rsidRPr="003445FB" w:rsidRDefault="000B51E3" w:rsidP="00AD7A2A">
            <w:pPr>
              <w:pStyle w:val="TAC"/>
            </w:pPr>
            <w:r w:rsidRPr="003445FB">
              <w:t>[3]</w:t>
            </w:r>
          </w:p>
        </w:tc>
      </w:tr>
      <w:tr w:rsidR="000B51E3" w:rsidRPr="003445FB" w:rsidDel="00FC0501" w:rsidTr="00AD7A2A">
        <w:trPr>
          <w:jc w:val="center"/>
        </w:trPr>
        <w:tc>
          <w:tcPr>
            <w:tcW w:w="649" w:type="dxa"/>
            <w:shd w:val="clear" w:color="auto" w:fill="auto"/>
          </w:tcPr>
          <w:p w:rsidR="000B51E3" w:rsidRPr="003445FB" w:rsidRDefault="000B51E3" w:rsidP="00AD7A2A">
            <w:pPr>
              <w:pStyle w:val="TAC"/>
            </w:pPr>
            <w:r w:rsidRPr="003445FB">
              <w:t>1</w:t>
            </w:r>
          </w:p>
        </w:tc>
        <w:tc>
          <w:tcPr>
            <w:tcW w:w="992" w:type="dxa"/>
          </w:tcPr>
          <w:p w:rsidR="000B51E3" w:rsidRPr="003445FB" w:rsidRDefault="000B51E3" w:rsidP="00AD7A2A">
            <w:pPr>
              <w:pStyle w:val="TAC"/>
            </w:pPr>
            <w:r w:rsidRPr="003445FB">
              <w:t>0.5</w:t>
            </w:r>
          </w:p>
        </w:tc>
        <w:tc>
          <w:tcPr>
            <w:tcW w:w="1969" w:type="dxa"/>
            <w:shd w:val="clear" w:color="auto" w:fill="auto"/>
          </w:tcPr>
          <w:p w:rsidR="000B51E3" w:rsidRPr="003445FB" w:rsidRDefault="000B51E3" w:rsidP="00AD7A2A">
            <w:pPr>
              <w:pStyle w:val="TAC"/>
            </w:pPr>
            <w:r w:rsidRPr="003445FB">
              <w:t>[2]</w:t>
            </w:r>
          </w:p>
        </w:tc>
        <w:tc>
          <w:tcPr>
            <w:tcW w:w="1969" w:type="dxa"/>
          </w:tcPr>
          <w:p w:rsidR="000B51E3" w:rsidRPr="003445FB" w:rsidRDefault="000B51E3" w:rsidP="00AD7A2A">
            <w:pPr>
              <w:pStyle w:val="TAC"/>
            </w:pPr>
            <w:r w:rsidRPr="003445FB">
              <w:t>[5]</w:t>
            </w:r>
          </w:p>
        </w:tc>
      </w:tr>
      <w:tr w:rsidR="000B51E3" w:rsidRPr="003445FB" w:rsidDel="00FC0501" w:rsidTr="00AD7A2A">
        <w:trPr>
          <w:jc w:val="center"/>
        </w:trPr>
        <w:tc>
          <w:tcPr>
            <w:tcW w:w="649" w:type="dxa"/>
            <w:shd w:val="clear" w:color="auto" w:fill="auto"/>
          </w:tcPr>
          <w:p w:rsidR="000B51E3" w:rsidRPr="003445FB" w:rsidRDefault="000B51E3" w:rsidP="00AD7A2A">
            <w:pPr>
              <w:pStyle w:val="TAC"/>
            </w:pPr>
            <w:r w:rsidRPr="003445FB">
              <w:t>2</w:t>
            </w:r>
          </w:p>
        </w:tc>
        <w:tc>
          <w:tcPr>
            <w:tcW w:w="992" w:type="dxa"/>
          </w:tcPr>
          <w:p w:rsidR="000B51E3" w:rsidRPr="003445FB" w:rsidRDefault="000B51E3" w:rsidP="00AD7A2A">
            <w:pPr>
              <w:pStyle w:val="TAC"/>
            </w:pPr>
            <w:r w:rsidRPr="003445FB">
              <w:t>0.25</w:t>
            </w:r>
          </w:p>
        </w:tc>
        <w:tc>
          <w:tcPr>
            <w:tcW w:w="1969" w:type="dxa"/>
            <w:shd w:val="clear" w:color="auto" w:fill="auto"/>
          </w:tcPr>
          <w:p w:rsidR="000B51E3" w:rsidRPr="003445FB" w:rsidRDefault="000B51E3" w:rsidP="00AD7A2A">
            <w:pPr>
              <w:pStyle w:val="TAC"/>
            </w:pPr>
            <w:r w:rsidRPr="003445FB">
              <w:t>[3]</w:t>
            </w:r>
          </w:p>
        </w:tc>
        <w:tc>
          <w:tcPr>
            <w:tcW w:w="1969" w:type="dxa"/>
          </w:tcPr>
          <w:p w:rsidR="000B51E3" w:rsidRPr="003445FB" w:rsidRDefault="000B51E3" w:rsidP="00AD7A2A">
            <w:pPr>
              <w:pStyle w:val="TAC"/>
            </w:pPr>
            <w:r w:rsidRPr="003445FB">
              <w:t>[9]</w:t>
            </w:r>
          </w:p>
        </w:tc>
      </w:tr>
      <w:tr w:rsidR="000B51E3" w:rsidRPr="003445FB" w:rsidDel="00FC0501" w:rsidTr="00AD7A2A">
        <w:trPr>
          <w:jc w:val="center"/>
        </w:trPr>
        <w:tc>
          <w:tcPr>
            <w:tcW w:w="649" w:type="dxa"/>
            <w:shd w:val="clear" w:color="auto" w:fill="auto"/>
          </w:tcPr>
          <w:p w:rsidR="000B51E3" w:rsidRPr="003445FB" w:rsidRDefault="000B51E3" w:rsidP="00AD7A2A">
            <w:pPr>
              <w:pStyle w:val="TAC"/>
            </w:pPr>
            <w:r w:rsidRPr="003445FB">
              <w:t>3</w:t>
            </w:r>
          </w:p>
        </w:tc>
        <w:tc>
          <w:tcPr>
            <w:tcW w:w="992" w:type="dxa"/>
          </w:tcPr>
          <w:p w:rsidR="000B51E3" w:rsidRPr="003445FB" w:rsidRDefault="000B51E3" w:rsidP="00AD7A2A">
            <w:pPr>
              <w:pStyle w:val="TAC"/>
            </w:pPr>
            <w:r w:rsidRPr="003445FB">
              <w:t>0.125</w:t>
            </w:r>
          </w:p>
        </w:tc>
        <w:tc>
          <w:tcPr>
            <w:tcW w:w="1969" w:type="dxa"/>
            <w:shd w:val="clear" w:color="auto" w:fill="auto"/>
          </w:tcPr>
          <w:p w:rsidR="000B51E3" w:rsidRPr="003445FB" w:rsidRDefault="000B51E3" w:rsidP="00AD7A2A">
            <w:pPr>
              <w:pStyle w:val="TAC"/>
            </w:pPr>
            <w:r w:rsidRPr="003445FB">
              <w:t>[6]</w:t>
            </w:r>
          </w:p>
        </w:tc>
        <w:tc>
          <w:tcPr>
            <w:tcW w:w="1969" w:type="dxa"/>
          </w:tcPr>
          <w:p w:rsidR="000B51E3" w:rsidRPr="003445FB" w:rsidRDefault="000B51E3" w:rsidP="00AD7A2A">
            <w:pPr>
              <w:pStyle w:val="TAC"/>
            </w:pPr>
            <w:r w:rsidRPr="003445FB">
              <w:t>[17]</w:t>
            </w:r>
          </w:p>
        </w:tc>
      </w:tr>
      <w:tr w:rsidR="000B51E3" w:rsidRPr="003445FB" w:rsidDel="00FC0501" w:rsidTr="00AD7A2A">
        <w:trPr>
          <w:jc w:val="center"/>
        </w:trPr>
        <w:tc>
          <w:tcPr>
            <w:tcW w:w="5579" w:type="dxa"/>
            <w:gridSpan w:val="4"/>
            <w:shd w:val="clear" w:color="auto" w:fill="auto"/>
          </w:tcPr>
          <w:p w:rsidR="000B51E3" w:rsidRPr="003445FB" w:rsidRDefault="000B51E3" w:rsidP="00AD7A2A">
            <w:pPr>
              <w:pStyle w:val="TAN"/>
            </w:pPr>
            <w:r w:rsidRPr="003445FB">
              <w:t>Note 1:</w:t>
            </w:r>
            <w:r w:rsidRPr="003445FB">
              <w:tab/>
              <w:t>Depends on UE capability.</w:t>
            </w:r>
          </w:p>
          <w:p w:rsidR="000B51E3" w:rsidRPr="003445FB" w:rsidRDefault="000B51E3" w:rsidP="00AD7A2A">
            <w:pPr>
              <w:pStyle w:val="TAN"/>
            </w:pPr>
            <w:r w:rsidRPr="003445FB">
              <w:t>Note 2:</w:t>
            </w:r>
            <w:r w:rsidRPr="003445FB">
              <w:tab/>
              <w:t>If the BWP switch involves changing of SCS, the BWP switch delay is determined by the larger one between the SCS before BWP switch and the SCS after BWP switch.</w:t>
            </w:r>
          </w:p>
        </w:tc>
      </w:tr>
    </w:tbl>
    <w:p w:rsidR="000B51E3" w:rsidRPr="003445FB" w:rsidRDefault="000B51E3" w:rsidP="000B51E3"/>
    <w:p w:rsidR="000B51E3" w:rsidRPr="003445FB" w:rsidDel="000B51E3" w:rsidRDefault="000B51E3" w:rsidP="000B51E3">
      <w:pPr>
        <w:rPr>
          <w:del w:id="7" w:author="Intel" w:date="2019-02-15T09:55:00Z"/>
          <w:i/>
          <w:lang w:val="en-US" w:eastAsia="zh-CN"/>
        </w:rPr>
      </w:pPr>
      <w:del w:id="8" w:author="Intel" w:date="2019-02-15T09:55:00Z">
        <w:r w:rsidRPr="003445FB" w:rsidDel="000B51E3">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rsidR="000B51E3" w:rsidRDefault="000B51E3" w:rsidP="000B51E3">
      <w:pPr>
        <w:rPr>
          <w:ins w:id="9" w:author="Intel" w:date="2019-02-15T09:55:00Z"/>
          <w:color w:val="000000" w:themeColor="text1"/>
          <w:lang w:eastAsia="zh-CN"/>
        </w:rPr>
      </w:pPr>
      <w:ins w:id="10" w:author="Intel" w:date="2019-02-15T09:55:00Z">
        <w:r>
          <w:rPr>
            <w:color w:val="000000" w:themeColor="text1"/>
            <w:lang w:eastAsia="zh-CN"/>
          </w:rPr>
          <w:t xml:space="preserve">When BWP switch occurs in UL, after </w:t>
        </w:r>
        <w:r w:rsidRPr="00EE29D8">
          <w:rPr>
            <w:color w:val="000000" w:themeColor="text1"/>
            <w:lang w:eastAsia="zh-CN"/>
          </w:rPr>
          <w:t xml:space="preserve">UE receives BWP switching request at </w:t>
        </w:r>
        <w:r>
          <w:rPr>
            <w:color w:val="000000" w:themeColor="text1"/>
            <w:lang w:eastAsia="zh-CN"/>
          </w:rPr>
          <w:t xml:space="preserve">DL </w:t>
        </w:r>
        <w:r w:rsidRPr="00EE29D8">
          <w:rPr>
            <w:color w:val="000000" w:themeColor="text1"/>
            <w:lang w:eastAsia="zh-CN"/>
          </w:rPr>
          <w:t xml:space="preserve">slot </w:t>
        </w:r>
        <w:r w:rsidRPr="00575739">
          <w:rPr>
            <w:color w:val="000000" w:themeColor="text1"/>
            <w:lang w:eastAsia="zh-CN"/>
          </w:rPr>
          <w:t xml:space="preserve">n </w:t>
        </w:r>
        <w:r>
          <w:rPr>
            <w:color w:val="000000" w:themeColor="text1"/>
            <w:lang w:eastAsia="zh-CN"/>
          </w:rPr>
          <w:t>(for DCI-based BWP switch), or the</w:t>
        </w:r>
        <w:r w:rsidRPr="00C97EC7">
          <w:rPr>
            <w:color w:val="000000" w:themeColor="text1"/>
            <w:lang w:eastAsia="zh-CN"/>
          </w:rPr>
          <w:t xml:space="preserve"> BWP-inactivity timer expires </w:t>
        </w:r>
        <w:r>
          <w:rPr>
            <w:color w:val="000000" w:themeColor="text1"/>
            <w:lang w:eastAsia="zh-CN"/>
          </w:rPr>
          <w:t xml:space="preserve">at DL </w:t>
        </w:r>
        <w:r w:rsidRPr="00EE29D8">
          <w:rPr>
            <w:color w:val="000000" w:themeColor="text1"/>
            <w:lang w:eastAsia="zh-CN"/>
          </w:rPr>
          <w:t xml:space="preserve">slot </w:t>
        </w:r>
        <w:r w:rsidRPr="00575739">
          <w:rPr>
            <w:color w:val="000000" w:themeColor="text1"/>
            <w:lang w:eastAsia="zh-CN"/>
          </w:rPr>
          <w:t>n</w:t>
        </w:r>
        <w:r>
          <w:rPr>
            <w:i/>
            <w:color w:val="000000" w:themeColor="text1"/>
            <w:lang w:eastAsia="zh-CN"/>
          </w:rPr>
          <w:t xml:space="preserve"> </w:t>
        </w:r>
        <w:r>
          <w:rPr>
            <w:color w:val="000000" w:themeColor="text1"/>
            <w:lang w:eastAsia="zh-CN"/>
          </w:rPr>
          <w:t xml:space="preserve">(for timer-based BWP switch), </w:t>
        </w:r>
        <w:r w:rsidRPr="001F21E0">
          <w:rPr>
            <w:lang w:val="en-US" w:eastAsia="zh-CN"/>
          </w:rPr>
          <w:t xml:space="preserve">UE shall be able to </w:t>
        </w:r>
        <w:r w:rsidRPr="00A769B3">
          <w:rPr>
            <w:lang w:val="en-US" w:eastAsia="zh-CN"/>
          </w:rPr>
          <w:t>transmit PUSCH</w:t>
        </w:r>
        <w:r>
          <w:rPr>
            <w:lang w:val="en-US" w:eastAsia="zh-CN"/>
          </w:rPr>
          <w:t xml:space="preserve"> for UL active BWP switch </w:t>
        </w:r>
        <w:r w:rsidRPr="001F21E0">
          <w:rPr>
            <w:lang w:val="en-US" w:eastAsia="zh-CN"/>
          </w:rPr>
          <w:t xml:space="preserve">on the new BWP on the serving cell on which BWP switch occurs no later than at </w:t>
        </w:r>
        <w:r>
          <w:rPr>
            <w:lang w:val="en-US" w:eastAsia="zh-CN"/>
          </w:rPr>
          <w:t>UL slot n</w:t>
        </w:r>
        <w:r w:rsidRPr="001F21E0">
          <w:rPr>
            <w:lang w:val="en-US" w:eastAsia="zh-CN"/>
          </w:rPr>
          <w:t>+</w:t>
        </w:r>
        <w:r w:rsidRPr="00981793">
          <w:rPr>
            <w:lang w:eastAsia="zh-CN"/>
          </w:rPr>
          <w:t xml:space="preserve"> </w:t>
        </w:r>
      </w:ins>
      <w:proofErr w:type="spellStart"/>
      <w:ins w:id="11" w:author="Intel" w:date="2019-02-15T09:57:00Z">
        <w:r w:rsidRPr="003445FB">
          <w:rPr>
            <w:lang w:eastAsia="zh-CN"/>
          </w:rPr>
          <w:t>T</w:t>
        </w:r>
        <w:r w:rsidRPr="003445FB">
          <w:rPr>
            <w:vertAlign w:val="subscript"/>
            <w:lang w:eastAsia="zh-CN"/>
          </w:rPr>
          <w:t>BWPswitchDelay</w:t>
        </w:r>
        <w:proofErr w:type="spellEnd"/>
        <w:r>
          <w:rPr>
            <w:lang w:eastAsia="zh-CN"/>
          </w:rPr>
          <w:t xml:space="preserve"> </w:t>
        </w:r>
      </w:ins>
      <w:ins w:id="12" w:author="Intel" w:date="2019-02-15T09:55:00Z">
        <w:r>
          <w:rPr>
            <w:lang w:eastAsia="zh-CN"/>
          </w:rPr>
          <w:t>+Y</w:t>
        </w:r>
        <w:r w:rsidRPr="00981793">
          <w:rPr>
            <w:lang w:val="en-US" w:eastAsia="zh-CN"/>
          </w:rPr>
          <w:t>,</w:t>
        </w:r>
        <w:r>
          <w:rPr>
            <w:lang w:val="en-US" w:eastAsia="zh-CN"/>
          </w:rPr>
          <w:t xml:space="preserve"> </w:t>
        </w:r>
        <w:r>
          <w:rPr>
            <w:color w:val="000000" w:themeColor="text1"/>
            <w:lang w:eastAsia="zh-CN"/>
          </w:rPr>
          <w:t xml:space="preserve">where </w:t>
        </w:r>
      </w:ins>
      <w:ins w:id="13" w:author="Intel" w:date="2019-02-15T09:56:00Z">
        <w:r w:rsidRPr="00584E71">
          <w:rPr>
            <w:color w:val="000000" w:themeColor="text1"/>
            <w:lang w:eastAsia="zh-CN"/>
          </w:rPr>
          <w:t>Y equals to the smallest number of slots (depending on SCS) tha</w:t>
        </w:r>
        <w:r>
          <w:rPr>
            <w:color w:val="000000" w:themeColor="text1"/>
            <w:lang w:eastAsia="zh-CN"/>
          </w:rPr>
          <w:t>t longer than (TA + TA offset</w:t>
        </w:r>
      </w:ins>
      <w:ins w:id="14" w:author="Intel" w:date="2019-02-15T09:57:00Z">
        <w:r>
          <w:rPr>
            <w:color w:val="000000" w:themeColor="text1"/>
            <w:lang w:eastAsia="zh-CN"/>
          </w:rPr>
          <w:t>).</w:t>
        </w:r>
      </w:ins>
    </w:p>
    <w:p w:rsidR="000B51E3" w:rsidRPr="003445FB" w:rsidRDefault="000B51E3" w:rsidP="000B51E3"/>
    <w:p w:rsidR="000B51E3" w:rsidRPr="003445FB" w:rsidRDefault="000B51E3" w:rsidP="000B51E3">
      <w:pPr>
        <w:pStyle w:val="Heading3"/>
        <w:rPr>
          <w:lang w:val="en-US" w:eastAsia="zh-CN"/>
        </w:rPr>
      </w:pPr>
      <w:bookmarkStart w:id="15" w:name="_Toc535475994"/>
      <w:r w:rsidRPr="003445FB">
        <w:rPr>
          <w:lang w:val="en-US" w:eastAsia="zh-CN"/>
        </w:rPr>
        <w:t>8.6.3</w:t>
      </w:r>
      <w:r w:rsidRPr="003445FB">
        <w:rPr>
          <w:lang w:val="en-US" w:eastAsia="zh-CN"/>
        </w:rPr>
        <w:tab/>
        <w:t>RRC based BWP switch delay</w:t>
      </w:r>
      <w:bookmarkEnd w:id="15"/>
    </w:p>
    <w:p w:rsidR="000B51E3" w:rsidRPr="003445FB" w:rsidRDefault="000B51E3" w:rsidP="000B51E3">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occurs no later than at slot n+ </w:t>
      </w:r>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where slot n is the last slot containing the RRC command, and </w:t>
      </w:r>
      <w:proofErr w:type="spellStart"/>
      <w:r w:rsidRPr="003445FB">
        <w:rPr>
          <w:lang w:val="en-US" w:eastAsia="zh-CN"/>
        </w:rPr>
        <w:t>T</w:t>
      </w:r>
      <w:r w:rsidRPr="003445FB">
        <w:rPr>
          <w:vertAlign w:val="subscript"/>
          <w:lang w:val="en-US" w:eastAsia="zh-CN"/>
        </w:rPr>
        <w:t>RRCprocessingDelay</w:t>
      </w:r>
      <w:proofErr w:type="spellEnd"/>
      <w:r w:rsidRPr="003445FB">
        <w:rPr>
          <w:vertAlign w:val="subscript"/>
          <w:lang w:val="en-US" w:eastAsia="zh-CN"/>
        </w:rPr>
        <w:t xml:space="preserve"> </w:t>
      </w:r>
      <w:r w:rsidRPr="003445FB">
        <w:rPr>
          <w:lang w:val="en-US" w:eastAsia="zh-CN"/>
        </w:rPr>
        <w:t xml:space="preserve">is the length of the RRC procedure delay in slots defined in clause 12 in TS 38.331 [2], and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is the BWP switching delay for RRC based BWP switch.</w:t>
      </w:r>
    </w:p>
    <w:p w:rsidR="000B51E3" w:rsidRPr="003445FB" w:rsidDel="00883005" w:rsidRDefault="000B51E3" w:rsidP="000B51E3">
      <w:pPr>
        <w:rPr>
          <w:del w:id="16" w:author="Intel" w:date="2019-02-15T10:00:00Z"/>
          <w:i/>
          <w:lang w:val="en-US" w:eastAsia="zh-CN"/>
        </w:rPr>
      </w:pPr>
      <w:del w:id="17" w:author="Intel" w:date="2019-02-15T10:00:00Z">
        <w:r w:rsidRPr="003445FB" w:rsidDel="00883005">
          <w:rPr>
            <w:i/>
            <w:lang w:val="en-US" w:eastAsia="zh-CN"/>
          </w:rPr>
          <w:lastRenderedPageBreak/>
          <w:delText>Editor’s Note: T</w:delText>
        </w:r>
        <w:r w:rsidRPr="003445FB" w:rsidDel="00883005">
          <w:rPr>
            <w:i/>
            <w:vertAlign w:val="subscript"/>
            <w:lang w:val="en-US" w:eastAsia="zh-CN"/>
          </w:rPr>
          <w:delText xml:space="preserve">BWPswitchDelayRRC </w:delText>
        </w:r>
        <w:r w:rsidRPr="003445FB" w:rsidDel="00883005">
          <w:rPr>
            <w:i/>
            <w:lang w:val="en-US" w:eastAsia="zh-CN"/>
          </w:rPr>
          <w:delText>is going to be defined 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rsidR="00883005" w:rsidRPr="003445FB" w:rsidRDefault="00883005" w:rsidP="00883005">
      <w:pPr>
        <w:rPr>
          <w:ins w:id="18" w:author="Intel" w:date="2019-02-15T10:00:00Z"/>
          <w:lang w:val="en-US" w:eastAsia="zh-CN"/>
        </w:rPr>
      </w:pPr>
      <w:ins w:id="19" w:author="Intel" w:date="2019-02-15T10:00:00Z">
        <w:r w:rsidRPr="003445FB">
          <w:rPr>
            <w:lang w:val="en-US" w:eastAsia="zh-CN"/>
          </w:rPr>
          <w:t>Depending on UE capability</w:t>
        </w:r>
        <w:r w:rsidRPr="003445FB">
          <w:t xml:space="preserve"> </w:t>
        </w:r>
        <w:proofErr w:type="spellStart"/>
        <w:r w:rsidRPr="003445FB">
          <w:rPr>
            <w:i/>
          </w:rPr>
          <w:t>bwp-SwitchingDelay</w:t>
        </w:r>
        <w:proofErr w:type="spellEnd"/>
        <w:r w:rsidRPr="003445FB">
          <w:rPr>
            <w:lang w:val="en-US" w:eastAsia="zh-CN"/>
          </w:rPr>
          <w:t xml:space="preserve"> [2], UE shall finish BWP switch within the time duration </w:t>
        </w:r>
        <w:proofErr w:type="spellStart"/>
        <w:r w:rsidRPr="003445FB">
          <w:rPr>
            <w:lang w:val="en-US" w:eastAsia="zh-CN"/>
          </w:rPr>
          <w:t>T</w:t>
        </w:r>
        <w:r w:rsidRPr="003445FB">
          <w:rPr>
            <w:vertAlign w:val="subscript"/>
            <w:lang w:val="en-US" w:eastAsia="zh-CN"/>
          </w:rPr>
          <w:t>BWPswitchDelayRRC</w:t>
        </w:r>
        <w:proofErr w:type="spellEnd"/>
        <w:r>
          <w:rPr>
            <w:lang w:val="en-US" w:eastAsia="zh-CN"/>
          </w:rPr>
          <w:t xml:space="preserve"> defined in Table 8.6.2-2</w:t>
        </w:r>
        <w:r w:rsidRPr="003445FB">
          <w:rPr>
            <w:lang w:val="en-US" w:eastAsia="zh-CN"/>
          </w:rPr>
          <w:t>.</w:t>
        </w:r>
      </w:ins>
    </w:p>
    <w:p w:rsidR="00883005" w:rsidRPr="003445FB" w:rsidRDefault="00883005" w:rsidP="00883005">
      <w:pPr>
        <w:pStyle w:val="TH"/>
        <w:rPr>
          <w:ins w:id="20" w:author="Intel" w:date="2019-02-15T10:00:00Z"/>
        </w:rPr>
      </w:pPr>
      <w:ins w:id="21" w:author="Intel" w:date="2019-02-15T10:00:00Z">
        <w:r>
          <w:t>Table 8.6.2-2</w:t>
        </w:r>
        <w:r w:rsidRPr="003445FB">
          <w:t xml:space="preserve">: </w:t>
        </w:r>
        <w:r>
          <w:t xml:space="preserve">RRC based </w:t>
        </w:r>
        <w:r w:rsidRPr="003445FB">
          <w:t>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3005" w:rsidRPr="003445FB" w:rsidTr="00AD7A2A">
        <w:trPr>
          <w:trHeight w:val="305"/>
          <w:jc w:val="center"/>
          <w:ins w:id="22" w:author="Intel" w:date="2019-02-15T10:00:00Z"/>
        </w:trPr>
        <w:tc>
          <w:tcPr>
            <w:tcW w:w="649" w:type="dxa"/>
            <w:vMerge w:val="restart"/>
            <w:shd w:val="clear" w:color="auto" w:fill="auto"/>
            <w:vAlign w:val="center"/>
          </w:tcPr>
          <w:p w:rsidR="00883005" w:rsidRPr="003445FB" w:rsidRDefault="00883005" w:rsidP="00AD7A2A">
            <w:pPr>
              <w:pStyle w:val="TAH"/>
              <w:rPr>
                <w:ins w:id="23" w:author="Intel" w:date="2019-02-15T10:00:00Z"/>
              </w:rPr>
            </w:pPr>
            <w:ins w:id="24" w:author="Intel" w:date="2019-02-15T10:00:00Z">
              <w:r w:rsidRPr="003445FB">
                <w:rPr>
                  <w:noProof/>
                  <w:lang w:val="en-US" w:eastAsia="zh-CN"/>
                </w:rPr>
                <w:drawing>
                  <wp:inline distT="0" distB="0" distL="0" distR="0" wp14:anchorId="6FF413D7" wp14:editId="01AA1E1D">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vMerge w:val="restart"/>
          </w:tcPr>
          <w:p w:rsidR="00883005" w:rsidRPr="003445FB" w:rsidRDefault="00883005" w:rsidP="00AD7A2A">
            <w:pPr>
              <w:pStyle w:val="TAH"/>
              <w:rPr>
                <w:ins w:id="25" w:author="Intel" w:date="2019-02-15T10:00:00Z"/>
              </w:rPr>
            </w:pPr>
            <w:ins w:id="26" w:author="Intel" w:date="2019-02-15T10:00:00Z">
              <w:r w:rsidRPr="003445FB">
                <w:t>NR Slot length (</w:t>
              </w:r>
              <w:proofErr w:type="spellStart"/>
              <w:r w:rsidRPr="003445FB">
                <w:t>ms</w:t>
              </w:r>
              <w:proofErr w:type="spellEnd"/>
              <w:r w:rsidRPr="003445FB">
                <w:t>)</w:t>
              </w:r>
            </w:ins>
          </w:p>
        </w:tc>
        <w:tc>
          <w:tcPr>
            <w:tcW w:w="3938" w:type="dxa"/>
            <w:gridSpan w:val="2"/>
          </w:tcPr>
          <w:p w:rsidR="00883005" w:rsidRPr="003445FB" w:rsidRDefault="00883005" w:rsidP="00AD7A2A">
            <w:pPr>
              <w:pStyle w:val="TAH"/>
              <w:rPr>
                <w:ins w:id="27" w:author="Intel" w:date="2019-02-15T10:00:00Z"/>
                <w:lang w:eastAsia="zh-CN"/>
              </w:rPr>
            </w:pPr>
            <w:ins w:id="28" w:author="Intel" w:date="2019-02-15T10:00:00Z">
              <w:r w:rsidRPr="003445FB">
                <w:rPr>
                  <w:lang w:eastAsia="zh-CN"/>
                </w:rPr>
                <w:t xml:space="preserve">BWP switch delay </w:t>
              </w:r>
              <w:proofErr w:type="spellStart"/>
              <w:r w:rsidRPr="003445FB">
                <w:rPr>
                  <w:lang w:eastAsia="zh-CN"/>
                </w:rPr>
                <w:t>T</w:t>
              </w:r>
              <w:r w:rsidRPr="003445FB">
                <w:rPr>
                  <w:vertAlign w:val="subscript"/>
                  <w:lang w:eastAsia="zh-CN"/>
                </w:rPr>
                <w:t>BWPswitchDelay</w:t>
              </w:r>
              <w:proofErr w:type="spellEnd"/>
              <w:r w:rsidRPr="003445FB">
                <w:rPr>
                  <w:lang w:eastAsia="zh-CN"/>
                </w:rPr>
                <w:t xml:space="preserve"> (slots)</w:t>
              </w:r>
            </w:ins>
          </w:p>
        </w:tc>
      </w:tr>
      <w:tr w:rsidR="00883005" w:rsidRPr="003445FB" w:rsidTr="00AD7A2A">
        <w:trPr>
          <w:trHeight w:val="306"/>
          <w:jc w:val="center"/>
          <w:ins w:id="29" w:author="Intel" w:date="2019-02-15T10:00:00Z"/>
        </w:trPr>
        <w:tc>
          <w:tcPr>
            <w:tcW w:w="649" w:type="dxa"/>
            <w:vMerge/>
            <w:shd w:val="clear" w:color="auto" w:fill="auto"/>
            <w:vAlign w:val="center"/>
          </w:tcPr>
          <w:p w:rsidR="00883005" w:rsidRPr="003445FB" w:rsidRDefault="00883005" w:rsidP="00AD7A2A">
            <w:pPr>
              <w:pStyle w:val="TAH"/>
              <w:rPr>
                <w:ins w:id="30" w:author="Intel" w:date="2019-02-15T10:00:00Z"/>
              </w:rPr>
            </w:pPr>
          </w:p>
        </w:tc>
        <w:tc>
          <w:tcPr>
            <w:tcW w:w="992" w:type="dxa"/>
            <w:vMerge/>
          </w:tcPr>
          <w:p w:rsidR="00883005" w:rsidRPr="003445FB" w:rsidRDefault="00883005" w:rsidP="00AD7A2A">
            <w:pPr>
              <w:pStyle w:val="TAH"/>
              <w:rPr>
                <w:ins w:id="31" w:author="Intel" w:date="2019-02-15T10:00:00Z"/>
              </w:rPr>
            </w:pPr>
          </w:p>
        </w:tc>
        <w:tc>
          <w:tcPr>
            <w:tcW w:w="1969" w:type="dxa"/>
          </w:tcPr>
          <w:p w:rsidR="00883005" w:rsidRPr="003445FB" w:rsidRDefault="00883005" w:rsidP="00AD7A2A">
            <w:pPr>
              <w:pStyle w:val="TAH"/>
              <w:rPr>
                <w:ins w:id="32" w:author="Intel" w:date="2019-02-15T10:00:00Z"/>
                <w:vertAlign w:val="superscript"/>
                <w:lang w:eastAsia="zh-CN"/>
              </w:rPr>
            </w:pPr>
            <w:ins w:id="33" w:author="Intel" w:date="2019-02-15T10:00:00Z">
              <w:r w:rsidRPr="003445FB">
                <w:rPr>
                  <w:lang w:eastAsia="zh-CN"/>
                </w:rPr>
                <w:t>Type 1</w:t>
              </w:r>
              <w:r w:rsidRPr="003445FB">
                <w:rPr>
                  <w:vertAlign w:val="superscript"/>
                  <w:lang w:eastAsia="zh-CN"/>
                </w:rPr>
                <w:t>Note 1</w:t>
              </w:r>
            </w:ins>
          </w:p>
        </w:tc>
        <w:tc>
          <w:tcPr>
            <w:tcW w:w="1969" w:type="dxa"/>
          </w:tcPr>
          <w:p w:rsidR="00883005" w:rsidRPr="003445FB" w:rsidRDefault="00883005" w:rsidP="00AD7A2A">
            <w:pPr>
              <w:pStyle w:val="TAH"/>
              <w:rPr>
                <w:ins w:id="34" w:author="Intel" w:date="2019-02-15T10:00:00Z"/>
                <w:vertAlign w:val="superscript"/>
                <w:lang w:eastAsia="zh-CN"/>
              </w:rPr>
            </w:pPr>
            <w:ins w:id="35" w:author="Intel" w:date="2019-02-15T10:00:00Z">
              <w:r w:rsidRPr="003445FB">
                <w:rPr>
                  <w:lang w:eastAsia="zh-CN"/>
                </w:rPr>
                <w:t>Type 2</w:t>
              </w:r>
              <w:r w:rsidRPr="003445FB">
                <w:rPr>
                  <w:vertAlign w:val="superscript"/>
                  <w:lang w:eastAsia="zh-CN"/>
                </w:rPr>
                <w:t>Note 1</w:t>
              </w:r>
            </w:ins>
          </w:p>
        </w:tc>
      </w:tr>
      <w:tr w:rsidR="00883005" w:rsidRPr="003445FB" w:rsidDel="00FC0501" w:rsidTr="00AD7A2A">
        <w:trPr>
          <w:jc w:val="center"/>
          <w:ins w:id="36" w:author="Intel" w:date="2019-02-15T10:00:00Z"/>
        </w:trPr>
        <w:tc>
          <w:tcPr>
            <w:tcW w:w="649" w:type="dxa"/>
            <w:shd w:val="clear" w:color="auto" w:fill="auto"/>
          </w:tcPr>
          <w:p w:rsidR="00883005" w:rsidRPr="003445FB" w:rsidRDefault="00883005" w:rsidP="00AD7A2A">
            <w:pPr>
              <w:pStyle w:val="TAC"/>
              <w:rPr>
                <w:ins w:id="37" w:author="Intel" w:date="2019-02-15T10:00:00Z"/>
              </w:rPr>
            </w:pPr>
            <w:ins w:id="38" w:author="Intel" w:date="2019-02-15T10:00:00Z">
              <w:r w:rsidRPr="003445FB">
                <w:t>0</w:t>
              </w:r>
            </w:ins>
          </w:p>
        </w:tc>
        <w:tc>
          <w:tcPr>
            <w:tcW w:w="992" w:type="dxa"/>
          </w:tcPr>
          <w:p w:rsidR="00883005" w:rsidRPr="003445FB" w:rsidRDefault="00883005" w:rsidP="00AD7A2A">
            <w:pPr>
              <w:pStyle w:val="TAC"/>
              <w:rPr>
                <w:ins w:id="39" w:author="Intel" w:date="2019-02-15T10:00:00Z"/>
              </w:rPr>
            </w:pPr>
            <w:ins w:id="40" w:author="Intel" w:date="2019-02-15T10:00:00Z">
              <w:r w:rsidRPr="003445FB">
                <w:t>1</w:t>
              </w:r>
            </w:ins>
          </w:p>
        </w:tc>
        <w:tc>
          <w:tcPr>
            <w:tcW w:w="1969" w:type="dxa"/>
            <w:shd w:val="clear" w:color="auto" w:fill="auto"/>
          </w:tcPr>
          <w:p w:rsidR="00883005" w:rsidRPr="003445FB" w:rsidRDefault="00883005" w:rsidP="00AD7A2A">
            <w:pPr>
              <w:pStyle w:val="TAC"/>
              <w:rPr>
                <w:ins w:id="41" w:author="Intel" w:date="2019-02-15T10:00:00Z"/>
              </w:rPr>
            </w:pPr>
            <w:ins w:id="42" w:author="Intel" w:date="2019-02-15T10:00:00Z">
              <w:r w:rsidRPr="003445FB">
                <w:t>[1]</w:t>
              </w:r>
            </w:ins>
          </w:p>
        </w:tc>
        <w:tc>
          <w:tcPr>
            <w:tcW w:w="1969" w:type="dxa"/>
          </w:tcPr>
          <w:p w:rsidR="00883005" w:rsidRPr="003445FB" w:rsidRDefault="00883005" w:rsidP="00AD7A2A">
            <w:pPr>
              <w:pStyle w:val="TAC"/>
              <w:rPr>
                <w:ins w:id="43" w:author="Intel" w:date="2019-02-15T10:00:00Z"/>
              </w:rPr>
            </w:pPr>
            <w:ins w:id="44" w:author="Intel" w:date="2019-02-15T10:00:00Z">
              <w:r w:rsidRPr="003445FB">
                <w:t>[3]</w:t>
              </w:r>
            </w:ins>
          </w:p>
        </w:tc>
      </w:tr>
      <w:tr w:rsidR="00883005" w:rsidRPr="003445FB" w:rsidDel="00FC0501" w:rsidTr="00AD7A2A">
        <w:trPr>
          <w:jc w:val="center"/>
          <w:ins w:id="45" w:author="Intel" w:date="2019-02-15T10:00:00Z"/>
        </w:trPr>
        <w:tc>
          <w:tcPr>
            <w:tcW w:w="649" w:type="dxa"/>
            <w:shd w:val="clear" w:color="auto" w:fill="auto"/>
          </w:tcPr>
          <w:p w:rsidR="00883005" w:rsidRPr="003445FB" w:rsidRDefault="00883005" w:rsidP="00AD7A2A">
            <w:pPr>
              <w:pStyle w:val="TAC"/>
              <w:rPr>
                <w:ins w:id="46" w:author="Intel" w:date="2019-02-15T10:00:00Z"/>
              </w:rPr>
            </w:pPr>
            <w:ins w:id="47" w:author="Intel" w:date="2019-02-15T10:00:00Z">
              <w:r w:rsidRPr="003445FB">
                <w:t>1</w:t>
              </w:r>
            </w:ins>
          </w:p>
        </w:tc>
        <w:tc>
          <w:tcPr>
            <w:tcW w:w="992" w:type="dxa"/>
          </w:tcPr>
          <w:p w:rsidR="00883005" w:rsidRPr="003445FB" w:rsidRDefault="00883005" w:rsidP="00AD7A2A">
            <w:pPr>
              <w:pStyle w:val="TAC"/>
              <w:rPr>
                <w:ins w:id="48" w:author="Intel" w:date="2019-02-15T10:00:00Z"/>
              </w:rPr>
            </w:pPr>
            <w:ins w:id="49" w:author="Intel" w:date="2019-02-15T10:00:00Z">
              <w:r w:rsidRPr="003445FB">
                <w:t>0.5</w:t>
              </w:r>
            </w:ins>
          </w:p>
        </w:tc>
        <w:tc>
          <w:tcPr>
            <w:tcW w:w="1969" w:type="dxa"/>
            <w:shd w:val="clear" w:color="auto" w:fill="auto"/>
          </w:tcPr>
          <w:p w:rsidR="00883005" w:rsidRPr="003445FB" w:rsidRDefault="00883005" w:rsidP="00AD7A2A">
            <w:pPr>
              <w:pStyle w:val="TAC"/>
              <w:rPr>
                <w:ins w:id="50" w:author="Intel" w:date="2019-02-15T10:00:00Z"/>
              </w:rPr>
            </w:pPr>
            <w:ins w:id="51" w:author="Intel" w:date="2019-02-15T10:00:00Z">
              <w:r w:rsidRPr="003445FB">
                <w:t>[2]</w:t>
              </w:r>
            </w:ins>
          </w:p>
        </w:tc>
        <w:tc>
          <w:tcPr>
            <w:tcW w:w="1969" w:type="dxa"/>
          </w:tcPr>
          <w:p w:rsidR="00883005" w:rsidRPr="003445FB" w:rsidRDefault="00883005" w:rsidP="00AD7A2A">
            <w:pPr>
              <w:pStyle w:val="TAC"/>
              <w:rPr>
                <w:ins w:id="52" w:author="Intel" w:date="2019-02-15T10:00:00Z"/>
              </w:rPr>
            </w:pPr>
            <w:ins w:id="53" w:author="Intel" w:date="2019-02-15T10:00:00Z">
              <w:r w:rsidRPr="003445FB">
                <w:t>[5]</w:t>
              </w:r>
            </w:ins>
          </w:p>
        </w:tc>
      </w:tr>
      <w:tr w:rsidR="00883005" w:rsidRPr="003445FB" w:rsidDel="00FC0501" w:rsidTr="00AD7A2A">
        <w:trPr>
          <w:jc w:val="center"/>
          <w:ins w:id="54" w:author="Intel" w:date="2019-02-15T10:00:00Z"/>
        </w:trPr>
        <w:tc>
          <w:tcPr>
            <w:tcW w:w="649" w:type="dxa"/>
            <w:shd w:val="clear" w:color="auto" w:fill="auto"/>
          </w:tcPr>
          <w:p w:rsidR="00883005" w:rsidRPr="003445FB" w:rsidRDefault="00883005" w:rsidP="00AD7A2A">
            <w:pPr>
              <w:pStyle w:val="TAC"/>
              <w:rPr>
                <w:ins w:id="55" w:author="Intel" w:date="2019-02-15T10:00:00Z"/>
              </w:rPr>
            </w:pPr>
            <w:ins w:id="56" w:author="Intel" w:date="2019-02-15T10:00:00Z">
              <w:r w:rsidRPr="003445FB">
                <w:t>2</w:t>
              </w:r>
            </w:ins>
          </w:p>
        </w:tc>
        <w:tc>
          <w:tcPr>
            <w:tcW w:w="992" w:type="dxa"/>
          </w:tcPr>
          <w:p w:rsidR="00883005" w:rsidRPr="003445FB" w:rsidRDefault="00883005" w:rsidP="00AD7A2A">
            <w:pPr>
              <w:pStyle w:val="TAC"/>
              <w:rPr>
                <w:ins w:id="57" w:author="Intel" w:date="2019-02-15T10:00:00Z"/>
              </w:rPr>
            </w:pPr>
            <w:ins w:id="58" w:author="Intel" w:date="2019-02-15T10:00:00Z">
              <w:r w:rsidRPr="003445FB">
                <w:t>0.25</w:t>
              </w:r>
            </w:ins>
          </w:p>
        </w:tc>
        <w:tc>
          <w:tcPr>
            <w:tcW w:w="1969" w:type="dxa"/>
            <w:shd w:val="clear" w:color="auto" w:fill="auto"/>
          </w:tcPr>
          <w:p w:rsidR="00883005" w:rsidRPr="003445FB" w:rsidRDefault="00883005" w:rsidP="00AD7A2A">
            <w:pPr>
              <w:pStyle w:val="TAC"/>
              <w:rPr>
                <w:ins w:id="59" w:author="Intel" w:date="2019-02-15T10:00:00Z"/>
              </w:rPr>
            </w:pPr>
            <w:ins w:id="60" w:author="Intel" w:date="2019-02-15T10:00:00Z">
              <w:r>
                <w:t>[</w:t>
              </w:r>
            </w:ins>
            <w:ins w:id="61" w:author="Intel" w:date="2019-02-15T10:01:00Z">
              <w:r>
                <w:t>2</w:t>
              </w:r>
            </w:ins>
            <w:ins w:id="62" w:author="Intel" w:date="2019-02-15T10:00:00Z">
              <w:r w:rsidRPr="003445FB">
                <w:t>]</w:t>
              </w:r>
            </w:ins>
          </w:p>
        </w:tc>
        <w:tc>
          <w:tcPr>
            <w:tcW w:w="1969" w:type="dxa"/>
          </w:tcPr>
          <w:p w:rsidR="00883005" w:rsidRPr="003445FB" w:rsidRDefault="00883005" w:rsidP="00AD7A2A">
            <w:pPr>
              <w:pStyle w:val="TAC"/>
              <w:rPr>
                <w:ins w:id="63" w:author="Intel" w:date="2019-02-15T10:00:00Z"/>
              </w:rPr>
            </w:pPr>
            <w:ins w:id="64" w:author="Intel" w:date="2019-02-15T10:00:00Z">
              <w:r>
                <w:t>[</w:t>
              </w:r>
            </w:ins>
            <w:ins w:id="65" w:author="Intel" w:date="2019-02-15T10:01:00Z">
              <w:r>
                <w:t>8</w:t>
              </w:r>
            </w:ins>
            <w:ins w:id="66" w:author="Intel" w:date="2019-02-15T10:00:00Z">
              <w:r w:rsidRPr="003445FB">
                <w:t>]</w:t>
              </w:r>
            </w:ins>
          </w:p>
        </w:tc>
      </w:tr>
      <w:tr w:rsidR="00883005" w:rsidRPr="003445FB" w:rsidDel="00FC0501" w:rsidTr="00AD7A2A">
        <w:trPr>
          <w:jc w:val="center"/>
          <w:ins w:id="67" w:author="Intel" w:date="2019-02-15T10:00:00Z"/>
        </w:trPr>
        <w:tc>
          <w:tcPr>
            <w:tcW w:w="649" w:type="dxa"/>
            <w:shd w:val="clear" w:color="auto" w:fill="auto"/>
          </w:tcPr>
          <w:p w:rsidR="00883005" w:rsidRPr="003445FB" w:rsidRDefault="00883005" w:rsidP="00AD7A2A">
            <w:pPr>
              <w:pStyle w:val="TAC"/>
              <w:rPr>
                <w:ins w:id="68" w:author="Intel" w:date="2019-02-15T10:00:00Z"/>
              </w:rPr>
            </w:pPr>
            <w:ins w:id="69" w:author="Intel" w:date="2019-02-15T10:00:00Z">
              <w:r w:rsidRPr="003445FB">
                <w:t>3</w:t>
              </w:r>
            </w:ins>
          </w:p>
        </w:tc>
        <w:tc>
          <w:tcPr>
            <w:tcW w:w="992" w:type="dxa"/>
          </w:tcPr>
          <w:p w:rsidR="00883005" w:rsidRPr="003445FB" w:rsidRDefault="00883005" w:rsidP="00AD7A2A">
            <w:pPr>
              <w:pStyle w:val="TAC"/>
              <w:rPr>
                <w:ins w:id="70" w:author="Intel" w:date="2019-02-15T10:00:00Z"/>
              </w:rPr>
            </w:pPr>
            <w:ins w:id="71" w:author="Intel" w:date="2019-02-15T10:00:00Z">
              <w:r w:rsidRPr="003445FB">
                <w:t>0.125</w:t>
              </w:r>
            </w:ins>
          </w:p>
        </w:tc>
        <w:tc>
          <w:tcPr>
            <w:tcW w:w="1969" w:type="dxa"/>
            <w:shd w:val="clear" w:color="auto" w:fill="auto"/>
          </w:tcPr>
          <w:p w:rsidR="00883005" w:rsidRPr="003445FB" w:rsidRDefault="00883005" w:rsidP="00AD7A2A">
            <w:pPr>
              <w:pStyle w:val="TAC"/>
              <w:rPr>
                <w:ins w:id="72" w:author="Intel" w:date="2019-02-15T10:00:00Z"/>
              </w:rPr>
            </w:pPr>
            <w:ins w:id="73" w:author="Intel" w:date="2019-02-15T10:00:00Z">
              <w:r>
                <w:t>[</w:t>
              </w:r>
            </w:ins>
            <w:ins w:id="74" w:author="Intel" w:date="2019-02-15T10:01:00Z">
              <w:r>
                <w:t>3</w:t>
              </w:r>
            </w:ins>
            <w:ins w:id="75" w:author="Intel" w:date="2019-02-15T10:00:00Z">
              <w:r w:rsidRPr="003445FB">
                <w:t>]</w:t>
              </w:r>
            </w:ins>
          </w:p>
        </w:tc>
        <w:tc>
          <w:tcPr>
            <w:tcW w:w="1969" w:type="dxa"/>
          </w:tcPr>
          <w:p w:rsidR="00883005" w:rsidRPr="003445FB" w:rsidRDefault="00883005" w:rsidP="00AD7A2A">
            <w:pPr>
              <w:pStyle w:val="TAC"/>
              <w:rPr>
                <w:ins w:id="76" w:author="Intel" w:date="2019-02-15T10:00:00Z"/>
              </w:rPr>
            </w:pPr>
            <w:ins w:id="77" w:author="Intel" w:date="2019-02-15T10:00:00Z">
              <w:r>
                <w:t>[1</w:t>
              </w:r>
            </w:ins>
            <w:ins w:id="78" w:author="Intel" w:date="2019-02-15T10:01:00Z">
              <w:r>
                <w:t>4</w:t>
              </w:r>
            </w:ins>
            <w:ins w:id="79" w:author="Intel" w:date="2019-02-15T10:00:00Z">
              <w:r w:rsidRPr="003445FB">
                <w:t>]</w:t>
              </w:r>
            </w:ins>
          </w:p>
        </w:tc>
      </w:tr>
      <w:tr w:rsidR="00883005" w:rsidRPr="003445FB" w:rsidDel="00FC0501" w:rsidTr="00AD7A2A">
        <w:trPr>
          <w:jc w:val="center"/>
          <w:ins w:id="80" w:author="Intel" w:date="2019-02-15T10:00:00Z"/>
        </w:trPr>
        <w:tc>
          <w:tcPr>
            <w:tcW w:w="5579" w:type="dxa"/>
            <w:gridSpan w:val="4"/>
            <w:shd w:val="clear" w:color="auto" w:fill="auto"/>
          </w:tcPr>
          <w:p w:rsidR="00883005" w:rsidRPr="003445FB" w:rsidRDefault="00883005" w:rsidP="00AD7A2A">
            <w:pPr>
              <w:pStyle w:val="TAN"/>
              <w:rPr>
                <w:ins w:id="81" w:author="Intel" w:date="2019-02-15T10:00:00Z"/>
              </w:rPr>
            </w:pPr>
            <w:ins w:id="82" w:author="Intel" w:date="2019-02-15T10:00:00Z">
              <w:r w:rsidRPr="003445FB">
                <w:t>Note 1:</w:t>
              </w:r>
              <w:r w:rsidRPr="003445FB">
                <w:tab/>
                <w:t>Depends on UE capability.</w:t>
              </w:r>
            </w:ins>
          </w:p>
          <w:p w:rsidR="00883005" w:rsidRPr="003445FB" w:rsidRDefault="00883005" w:rsidP="00AD7A2A">
            <w:pPr>
              <w:pStyle w:val="TAN"/>
              <w:rPr>
                <w:ins w:id="83" w:author="Intel" w:date="2019-02-15T10:00:00Z"/>
              </w:rPr>
            </w:pPr>
            <w:ins w:id="84" w:author="Intel" w:date="2019-02-15T10:00:00Z">
              <w:r w:rsidRPr="003445FB">
                <w:t>Note 2:</w:t>
              </w:r>
              <w:r w:rsidRPr="003445FB">
                <w:tab/>
                <w:t>If the BWP switch involves changing of SCS, the BWP switch delay is determined by the larger one between the SCS before BWP switch and the SCS after BWP switch.</w:t>
              </w:r>
            </w:ins>
          </w:p>
        </w:tc>
      </w:tr>
    </w:tbl>
    <w:p w:rsidR="00883005" w:rsidRDefault="00883005">
      <w:pPr>
        <w:rPr>
          <w:ins w:id="85" w:author="Intel" w:date="2019-02-15T10:02:00Z"/>
          <w:lang w:val="en-US" w:eastAsia="zh-CN"/>
        </w:rPr>
        <w:pPrChange w:id="86" w:author="Intel" w:date="2019-02-15T10:02:00Z">
          <w:pPr>
            <w:pStyle w:val="Heading2"/>
          </w:pPr>
        </w:pPrChange>
      </w:pPr>
    </w:p>
    <w:p w:rsidR="00BE516D" w:rsidRDefault="00883005" w:rsidP="000D48F9">
      <w:ins w:id="87" w:author="Intel" w:date="2019-02-15T10:02:00Z">
        <w:r>
          <w:rPr>
            <w:lang w:val="en-US" w:eastAsia="zh-CN"/>
          </w:rPr>
          <w:t xml:space="preserve">For </w:t>
        </w:r>
      </w:ins>
      <w:ins w:id="88" w:author="Intel" w:date="2019-02-15T10:01:00Z">
        <w:r w:rsidRPr="00883005">
          <w:rPr>
            <w:lang w:val="en-US" w:eastAsia="zh-CN"/>
            <w:rPrChange w:id="89" w:author="Intel" w:date="2019-02-15T10:02:00Z">
              <w:rPr>
                <w:color w:val="000000" w:themeColor="text1"/>
                <w:lang w:eastAsia="zh-CN"/>
              </w:rPr>
            </w:rPrChange>
          </w:rPr>
          <w:t>MAC based</w:t>
        </w:r>
        <w:r>
          <w:rPr>
            <w:lang w:eastAsia="zh-CN"/>
          </w:rPr>
          <w:t xml:space="preserve"> BWP switching</w:t>
        </w:r>
      </w:ins>
      <w:ins w:id="90" w:author="Intel" w:date="2019-02-15T10:02:00Z">
        <w:r>
          <w:rPr>
            <w:lang w:eastAsia="zh-CN"/>
          </w:rPr>
          <w:t>, the</w:t>
        </w:r>
      </w:ins>
      <w:ins w:id="91" w:author="Intel" w:date="2019-02-15T10:01:00Z">
        <w:r>
          <w:rPr>
            <w:lang w:eastAsia="zh-CN"/>
          </w:rPr>
          <w:t xml:space="preserve"> delay </w:t>
        </w:r>
      </w:ins>
      <w:ins w:id="92" w:author="Intel" w:date="2019-02-15T10:02:00Z">
        <w:r>
          <w:rPr>
            <w:lang w:eastAsia="zh-CN"/>
          </w:rPr>
          <w:t>requirement is</w:t>
        </w:r>
      </w:ins>
      <w:ins w:id="93" w:author="Intel" w:date="2019-02-15T10:01:00Z">
        <w:r>
          <w:rPr>
            <w:lang w:eastAsia="zh-CN"/>
          </w:rPr>
          <w:t xml:space="preserve"> the same as timer-based BWP switching</w:t>
        </w:r>
      </w:ins>
      <w:ins w:id="94" w:author="Intel" w:date="2019-02-15T10:02:00Z">
        <w:r>
          <w:rPr>
            <w:lang w:eastAsia="zh-CN"/>
          </w:rPr>
          <w:t xml:space="preserve">. </w:t>
        </w:r>
      </w:ins>
      <w:bookmarkEnd w:id="4"/>
    </w:p>
    <w:p w:rsidR="00883005" w:rsidRPr="00883005" w:rsidRDefault="00883005" w:rsidP="000D48F9"/>
    <w:p w:rsidR="000D48F9" w:rsidRPr="00554A0A" w:rsidRDefault="000D48F9" w:rsidP="000D48F9">
      <w:pPr>
        <w:pStyle w:val="Heading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p>
    <w:p w:rsidR="000D48F9" w:rsidRPr="000D48F9" w:rsidRDefault="000D48F9" w:rsidP="000D48F9">
      <w:pPr>
        <w:rPr>
          <w:rFonts w:eastAsia="??"/>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08A" w:rsidRDefault="0056008A">
      <w:r>
        <w:separator/>
      </w:r>
    </w:p>
  </w:endnote>
  <w:endnote w:type="continuationSeparator" w:id="0">
    <w:p w:rsidR="0056008A" w:rsidRDefault="0056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08A" w:rsidRDefault="0056008A">
      <w:r>
        <w:separator/>
      </w:r>
    </w:p>
  </w:footnote>
  <w:footnote w:type="continuationSeparator" w:id="0">
    <w:p w:rsidR="0056008A" w:rsidRDefault="00560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A6394"/>
    <w:rsid w:val="000B51E3"/>
    <w:rsid w:val="000B7FED"/>
    <w:rsid w:val="000C038A"/>
    <w:rsid w:val="000C6598"/>
    <w:rsid w:val="000D48F9"/>
    <w:rsid w:val="0010312C"/>
    <w:rsid w:val="00104465"/>
    <w:rsid w:val="00145D43"/>
    <w:rsid w:val="00192C46"/>
    <w:rsid w:val="00197A9A"/>
    <w:rsid w:val="001A08B3"/>
    <w:rsid w:val="001A7B60"/>
    <w:rsid w:val="001B52F0"/>
    <w:rsid w:val="001B7A65"/>
    <w:rsid w:val="001E41F3"/>
    <w:rsid w:val="0026004D"/>
    <w:rsid w:val="002640DD"/>
    <w:rsid w:val="00275D12"/>
    <w:rsid w:val="00284FEB"/>
    <w:rsid w:val="002860C4"/>
    <w:rsid w:val="00287B84"/>
    <w:rsid w:val="002B5741"/>
    <w:rsid w:val="00305409"/>
    <w:rsid w:val="00322295"/>
    <w:rsid w:val="003609EF"/>
    <w:rsid w:val="0036231A"/>
    <w:rsid w:val="00374DD4"/>
    <w:rsid w:val="003C5CD4"/>
    <w:rsid w:val="003E1A36"/>
    <w:rsid w:val="00410371"/>
    <w:rsid w:val="004242F1"/>
    <w:rsid w:val="004B75B7"/>
    <w:rsid w:val="004E5843"/>
    <w:rsid w:val="0051580D"/>
    <w:rsid w:val="00547111"/>
    <w:rsid w:val="0056008A"/>
    <w:rsid w:val="00592D74"/>
    <w:rsid w:val="005E2C44"/>
    <w:rsid w:val="00621188"/>
    <w:rsid w:val="006257ED"/>
    <w:rsid w:val="00695808"/>
    <w:rsid w:val="006B46FB"/>
    <w:rsid w:val="006E21FB"/>
    <w:rsid w:val="0074057B"/>
    <w:rsid w:val="00784BF4"/>
    <w:rsid w:val="00792342"/>
    <w:rsid w:val="007977A8"/>
    <w:rsid w:val="007B512A"/>
    <w:rsid w:val="007C2097"/>
    <w:rsid w:val="007D6A07"/>
    <w:rsid w:val="007F7259"/>
    <w:rsid w:val="008040A8"/>
    <w:rsid w:val="008279FA"/>
    <w:rsid w:val="008626E7"/>
    <w:rsid w:val="00870EE7"/>
    <w:rsid w:val="00883005"/>
    <w:rsid w:val="008A45A6"/>
    <w:rsid w:val="008F686C"/>
    <w:rsid w:val="009148DE"/>
    <w:rsid w:val="009777D9"/>
    <w:rsid w:val="0098179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16D"/>
    <w:rsid w:val="00C63308"/>
    <w:rsid w:val="00C66BA2"/>
    <w:rsid w:val="00C95985"/>
    <w:rsid w:val="00CC5026"/>
    <w:rsid w:val="00CC68D0"/>
    <w:rsid w:val="00D03F9A"/>
    <w:rsid w:val="00D04C67"/>
    <w:rsid w:val="00D06D51"/>
    <w:rsid w:val="00D24991"/>
    <w:rsid w:val="00D50255"/>
    <w:rsid w:val="00DC11ED"/>
    <w:rsid w:val="00DE34CF"/>
    <w:rsid w:val="00E13F3D"/>
    <w:rsid w:val="00E34898"/>
    <w:rsid w:val="00EB09B7"/>
    <w:rsid w:val="00EE7D7C"/>
    <w:rsid w:val="00F25D98"/>
    <w:rsid w:val="00F300FB"/>
    <w:rsid w:val="00F93F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basedOn w:val="Normal"/>
    <w:next w:val="Normal"/>
    <w:unhideWhenUsed/>
    <w:qFormat/>
    <w:rsid w:val="00BE516D"/>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511382843">
      <w:bodyDiv w:val="1"/>
      <w:marLeft w:val="0"/>
      <w:marRight w:val="0"/>
      <w:marTop w:val="0"/>
      <w:marBottom w:val="0"/>
      <w:divBdr>
        <w:top w:val="none" w:sz="0" w:space="0" w:color="auto"/>
        <w:left w:val="none" w:sz="0" w:space="0" w:color="auto"/>
        <w:bottom w:val="none" w:sz="0" w:space="0" w:color="auto"/>
        <w:right w:val="none" w:sz="0" w:space="0" w:color="auto"/>
      </w:divBdr>
    </w:div>
    <w:div w:id="723793498">
      <w:bodyDiv w:val="1"/>
      <w:marLeft w:val="0"/>
      <w:marRight w:val="0"/>
      <w:marTop w:val="0"/>
      <w:marBottom w:val="0"/>
      <w:divBdr>
        <w:top w:val="none" w:sz="0" w:space="0" w:color="auto"/>
        <w:left w:val="none" w:sz="0" w:space="0" w:color="auto"/>
        <w:bottom w:val="none" w:sz="0" w:space="0" w:color="auto"/>
        <w:right w:val="none" w:sz="0" w:space="0" w:color="auto"/>
      </w:divBdr>
    </w:div>
    <w:div w:id="783810951">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4340A-A8AE-4F07-865F-8E48EAE2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923</Words>
  <Characters>4435</Characters>
  <Application>Microsoft Office Word</Application>
  <DocSecurity>0</DocSecurity>
  <Lines>225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8</cp:revision>
  <cp:lastPrinted>1900-01-01T08:00:00Z</cp:lastPrinted>
  <dcterms:created xsi:type="dcterms:W3CDTF">2018-11-01T18:11:00Z</dcterms:created>
  <dcterms:modified xsi:type="dcterms:W3CDTF">2019-02-15T20:01:00Z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2019-02-15 20:01:33Z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